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r>
        <w:rPr>
          <w:rFonts w:ascii="Arial" w:hAnsi="Arial" w:cs="Arial"/>
          <w:b/>
          <w:sz w:val="24"/>
          <w:szCs w:val="24"/>
        </w:rPr>
        <w:t>3GPP TSG RAN Meeting #92-e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hint="eastAsia" w:ascii="Arial" w:hAnsi="Arial" w:eastAsia="MS Mincho" w:cs="Arial"/>
          <w:b/>
          <w:sz w:val="24"/>
          <w:szCs w:val="24"/>
        </w:rPr>
        <w:tab/>
      </w:r>
      <w:r>
        <w:rPr>
          <w:rFonts w:ascii="Arial" w:hAnsi="Arial" w:cs="Arial"/>
          <w:b/>
          <w:sz w:val="24"/>
          <w:szCs w:val="24"/>
        </w:rPr>
        <w:t>RP-21</w:t>
      </w:r>
      <w:r>
        <w:rPr>
          <w:rFonts w:hint="eastAsia" w:ascii="Arial" w:hAnsi="Arial" w:cs="Arial"/>
          <w:b/>
          <w:sz w:val="24"/>
          <w:szCs w:val="24"/>
          <w:lang w:val="en-US" w:eastAsia="zh-CN"/>
        </w:rPr>
        <w:t>1058</w:t>
      </w:r>
    </w:p>
    <w:p>
      <w:pPr>
        <w:keepLines/>
        <w:tabs>
          <w:tab w:val="left" w:pos="567"/>
        </w:tabs>
        <w:rPr>
          <w:rFonts w:hint="default" w:ascii="Arial" w:hAnsi="Arial" w:eastAsia="宋体" w:cs="Arial"/>
          <w:b/>
          <w:sz w:val="24"/>
          <w:szCs w:val="24"/>
          <w:lang w:val="en-US" w:eastAsia="zh-CN" w:bidi="ar-SA"/>
        </w:rPr>
      </w:pPr>
      <w:r>
        <w:rPr>
          <w:rFonts w:ascii="Arial" w:hAnsi="Arial" w:cs="Arial"/>
          <w:b/>
          <w:sz w:val="24"/>
          <w:szCs w:val="24"/>
        </w:rPr>
        <w:t>Electronic Meeting, June 14 - 18, 2021</w:t>
      </w:r>
      <w:r>
        <w:rPr>
          <w:rFonts w:hint="default" w:ascii="Arial" w:hAnsi="Arial" w:cs="Arial"/>
          <w:b/>
          <w:sz w:val="24"/>
          <w:szCs w:val="24"/>
          <w:lang w:val="en-US" w:eastAsia="zh-CN"/>
        </w:rPr>
        <w:t xml:space="preserve">   </w:t>
      </w:r>
      <w:bookmarkStart w:id="0" w:name="DocumentFor"/>
      <w:bookmarkEnd w:id="0"/>
      <w:bookmarkStart w:id="1" w:name="Title"/>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9.8.3.2</w:t>
      </w:r>
      <w:bookmarkStart w:id="7" w:name="_GoBack"/>
      <w:bookmarkEnd w:id="7"/>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3"/>
      <w:bookmarkStart w:id="4" w:name="_Hlt515348424"/>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ascii="Arial" w:hAnsi="Arial" w:cs="Arial"/>
          <w:lang w:eastAsia="ja-JP"/>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1"/>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1538"/>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48782B"/>
    <w:rsid w:val="0E522162"/>
    <w:rsid w:val="0E6F709E"/>
    <w:rsid w:val="0E745734"/>
    <w:rsid w:val="0E7575B4"/>
    <w:rsid w:val="0E79161A"/>
    <w:rsid w:val="0E884124"/>
    <w:rsid w:val="0E920FE6"/>
    <w:rsid w:val="0E921217"/>
    <w:rsid w:val="0EB350F2"/>
    <w:rsid w:val="0EC94EC6"/>
    <w:rsid w:val="0ED17C0C"/>
    <w:rsid w:val="0ED55380"/>
    <w:rsid w:val="0EDB03A9"/>
    <w:rsid w:val="0EDC53CE"/>
    <w:rsid w:val="0EDD1B0C"/>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63579"/>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66592"/>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D54D2B"/>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DF45AA8"/>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8672E6"/>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723F4"/>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D24DC3"/>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0156C"/>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6F5380"/>
    <w:rsid w:val="3774440C"/>
    <w:rsid w:val="377810E5"/>
    <w:rsid w:val="377814A9"/>
    <w:rsid w:val="37837316"/>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74074F"/>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21351F"/>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09C6"/>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07524"/>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4F42BD8"/>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D1170F"/>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B61CAC"/>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DC3D8E"/>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DA5B28"/>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15E36"/>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cp:lastModifiedBy>
  <cp:lastPrinted>2000-03-01T09:31:00Z</cp:lastPrinted>
  <dcterms:modified xsi:type="dcterms:W3CDTF">2021-06-03T03:19:40Z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